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C00A0" w14:textId="77777777" w:rsidR="002C29DD" w:rsidRDefault="002C29DD" w:rsidP="002C29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George PORTYNGTON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260C01C" w14:textId="77777777" w:rsidR="002C29DD" w:rsidRDefault="002C29DD" w:rsidP="002C29DD">
      <w:pPr>
        <w:pStyle w:val="NoSpacing"/>
        <w:rPr>
          <w:rFonts w:cs="Times New Roman"/>
          <w:szCs w:val="24"/>
        </w:rPr>
      </w:pPr>
    </w:p>
    <w:p w14:paraId="74B6BEAC" w14:textId="77777777" w:rsidR="002C29DD" w:rsidRDefault="002C29DD" w:rsidP="002C29DD">
      <w:pPr>
        <w:pStyle w:val="NoSpacing"/>
        <w:rPr>
          <w:rFonts w:cs="Times New Roman"/>
          <w:szCs w:val="24"/>
        </w:rPr>
      </w:pPr>
    </w:p>
    <w:p w14:paraId="21BDB7C9" w14:textId="77777777" w:rsidR="002C29DD" w:rsidRDefault="002C29DD" w:rsidP="002C29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killing an animal against John </w:t>
      </w:r>
      <w:proofErr w:type="spellStart"/>
      <w:r>
        <w:rPr>
          <w:rFonts w:cs="Times New Roman"/>
          <w:szCs w:val="24"/>
        </w:rPr>
        <w:t>Tukkesbury</w:t>
      </w:r>
      <w:proofErr w:type="spellEnd"/>
      <w:r>
        <w:rPr>
          <w:rFonts w:cs="Times New Roman"/>
          <w:szCs w:val="24"/>
        </w:rPr>
        <w:t xml:space="preserve"> of </w:t>
      </w:r>
    </w:p>
    <w:p w14:paraId="064051B2" w14:textId="77777777" w:rsidR="002C29DD" w:rsidRDefault="002C29DD" w:rsidP="002C29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Goxhill</w:t>
      </w:r>
      <w:proofErr w:type="spellEnd"/>
      <w:r>
        <w:rPr>
          <w:rFonts w:cs="Times New Roman"/>
          <w:szCs w:val="24"/>
        </w:rPr>
        <w:t>, Lincolnshire(q.v.), and three others.</w:t>
      </w:r>
    </w:p>
    <w:p w14:paraId="6C8ACB90" w14:textId="77777777" w:rsidR="002C29DD" w:rsidRDefault="002C29DD" w:rsidP="002C29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3B05278" w14:textId="77777777" w:rsidR="002C29DD" w:rsidRDefault="002C29DD" w:rsidP="002C29DD">
      <w:pPr>
        <w:pStyle w:val="NoSpacing"/>
        <w:rPr>
          <w:rFonts w:cs="Times New Roman"/>
          <w:szCs w:val="24"/>
        </w:rPr>
      </w:pPr>
    </w:p>
    <w:p w14:paraId="3E588283" w14:textId="77777777" w:rsidR="002C29DD" w:rsidRDefault="002C29DD" w:rsidP="002C29DD">
      <w:pPr>
        <w:pStyle w:val="NoSpacing"/>
        <w:rPr>
          <w:rFonts w:cs="Times New Roman"/>
          <w:szCs w:val="24"/>
        </w:rPr>
      </w:pPr>
    </w:p>
    <w:p w14:paraId="6493A8EA" w14:textId="77777777" w:rsidR="002C29DD" w:rsidRDefault="002C29DD" w:rsidP="002C29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2023</w:t>
      </w:r>
    </w:p>
    <w:p w14:paraId="54A81F1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56EF6" w14:textId="77777777" w:rsidR="002C29DD" w:rsidRDefault="002C29DD" w:rsidP="009139A6">
      <w:r>
        <w:separator/>
      </w:r>
    </w:p>
  </w:endnote>
  <w:endnote w:type="continuationSeparator" w:id="0">
    <w:p w14:paraId="213D1534" w14:textId="77777777" w:rsidR="002C29DD" w:rsidRDefault="002C29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6DD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369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6B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68E8" w14:textId="77777777" w:rsidR="002C29DD" w:rsidRDefault="002C29DD" w:rsidP="009139A6">
      <w:r>
        <w:separator/>
      </w:r>
    </w:p>
  </w:footnote>
  <w:footnote w:type="continuationSeparator" w:id="0">
    <w:p w14:paraId="5F228700" w14:textId="77777777" w:rsidR="002C29DD" w:rsidRDefault="002C29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50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0D2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ED3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9DD"/>
    <w:rsid w:val="000666E0"/>
    <w:rsid w:val="002510B7"/>
    <w:rsid w:val="002C29D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279B6"/>
  <w15:chartTrackingRefBased/>
  <w15:docId w15:val="{EF9BF459-4CC4-4C5C-924E-D38AC30E6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2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2023-04-09T15:00:00Z</dcterms:created>
  <dcterms:modified xsi:type="dcterms:W3CDTF">2023-04-09T15:00:00Z</dcterms:modified>
</cp:coreProperties>
</file>